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2026-013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Innentüren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Innentüren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